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94F62" w14:textId="77777777" w:rsidR="00A15FDB" w:rsidRDefault="00A15FDB" w:rsidP="00A15F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NASSHE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4A970D9C" w14:textId="77777777" w:rsidR="00A15FDB" w:rsidRDefault="00A15FDB" w:rsidP="00A15F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F1FD8E" w14:textId="77777777" w:rsidR="00A15FDB" w:rsidRDefault="00A15FDB" w:rsidP="00A15F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98E8EF" w14:textId="77777777" w:rsidR="00A15FDB" w:rsidRDefault="00A15FDB" w:rsidP="00A15F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Warminster,</w:t>
      </w:r>
    </w:p>
    <w:p w14:paraId="022CE315" w14:textId="77777777" w:rsidR="00A15FDB" w:rsidRDefault="00A15FDB" w:rsidP="00A15F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Sir William </w:t>
      </w:r>
      <w:proofErr w:type="spellStart"/>
      <w:r w:rsidRPr="00E067EB">
        <w:rPr>
          <w:rFonts w:ascii="Times New Roman" w:hAnsi="Times New Roman" w:cs="Times New Roman"/>
          <w:sz w:val="24"/>
          <w:szCs w:val="24"/>
        </w:rPr>
        <w:t>Brantyngham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F105055" w14:textId="77777777" w:rsidR="00A15FDB" w:rsidRDefault="00A15FDB" w:rsidP="00A15F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20-43)</w:t>
      </w:r>
    </w:p>
    <w:p w14:paraId="7FE68D17" w14:textId="77777777" w:rsidR="00A15FDB" w:rsidRDefault="00A15FDB" w:rsidP="00A15F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BFB5BF" w14:textId="77777777" w:rsidR="00A15FDB" w:rsidRDefault="00A15FDB" w:rsidP="00A15F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AC4D1C" w14:textId="77777777" w:rsidR="00A15FDB" w:rsidRPr="00E067EB" w:rsidRDefault="00A15FDB" w:rsidP="00A15F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p w14:paraId="4F03FD61" w14:textId="6816F426" w:rsidR="00BA00AB" w:rsidRPr="00A15FD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15F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F977" w14:textId="77777777" w:rsidR="00A15FDB" w:rsidRDefault="00A15FDB" w:rsidP="009139A6">
      <w:r>
        <w:separator/>
      </w:r>
    </w:p>
  </w:endnote>
  <w:endnote w:type="continuationSeparator" w:id="0">
    <w:p w14:paraId="7DF4ED37" w14:textId="77777777" w:rsidR="00A15FDB" w:rsidRDefault="00A15F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C35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BF2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154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C5272" w14:textId="77777777" w:rsidR="00A15FDB" w:rsidRDefault="00A15FDB" w:rsidP="009139A6">
      <w:r>
        <w:separator/>
      </w:r>
    </w:p>
  </w:footnote>
  <w:footnote w:type="continuationSeparator" w:id="0">
    <w:p w14:paraId="73843548" w14:textId="77777777" w:rsidR="00A15FDB" w:rsidRDefault="00A15F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781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982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32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FDB"/>
    <w:rsid w:val="000666E0"/>
    <w:rsid w:val="002510B7"/>
    <w:rsid w:val="005C130B"/>
    <w:rsid w:val="00826F5C"/>
    <w:rsid w:val="009139A6"/>
    <w:rsid w:val="009448BB"/>
    <w:rsid w:val="00A15FD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60CA2"/>
  <w15:chartTrackingRefBased/>
  <w15:docId w15:val="{7E441118-FB4C-4A31-94F1-C94E63199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2021-09-23T18:02:00Z</dcterms:created>
  <dcterms:modified xsi:type="dcterms:W3CDTF">2021-09-23T18:03:00Z</dcterms:modified>
</cp:coreProperties>
</file>